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394A73" w14:textId="001603FE" w:rsidR="00BA00AB" w:rsidRDefault="00F3719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Nicholas POSTON</w:t>
      </w:r>
      <w:r>
        <w:rPr>
          <w:rFonts w:cs="Times New Roman"/>
          <w:szCs w:val="24"/>
        </w:rPr>
        <w:t xml:space="preserve">       (d.1494)</w:t>
      </w:r>
    </w:p>
    <w:p w14:paraId="15A11731" w14:textId="793662D9" w:rsidR="00F37194" w:rsidRDefault="00F3719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Monk of the Monastery of St.Albans and Prior of Tynemouth.</w:t>
      </w:r>
    </w:p>
    <w:p w14:paraId="29C78C06" w14:textId="77777777" w:rsidR="00F37194" w:rsidRDefault="00F37194" w:rsidP="009139A6">
      <w:pPr>
        <w:pStyle w:val="NoSpacing"/>
        <w:rPr>
          <w:rFonts w:cs="Times New Roman"/>
          <w:szCs w:val="24"/>
        </w:rPr>
      </w:pPr>
    </w:p>
    <w:p w14:paraId="085C99A1" w14:textId="77777777" w:rsidR="00F37194" w:rsidRDefault="00F37194" w:rsidP="009139A6">
      <w:pPr>
        <w:pStyle w:val="NoSpacing"/>
        <w:rPr>
          <w:rFonts w:cs="Times New Roman"/>
          <w:szCs w:val="24"/>
        </w:rPr>
      </w:pPr>
    </w:p>
    <w:p w14:paraId="0334816A" w14:textId="78F6D0FC" w:rsidR="00F37194" w:rsidRDefault="00F3719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15 Jun.1494</w:t>
      </w:r>
      <w:r>
        <w:rPr>
          <w:rFonts w:cs="Times New Roman"/>
          <w:szCs w:val="24"/>
        </w:rPr>
        <w:tab/>
        <w:t>He died, in London.</w:t>
      </w:r>
    </w:p>
    <w:p w14:paraId="662DC6C6" w14:textId="77B33788" w:rsidR="00F37194" w:rsidRDefault="00F3719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(UK, and Ireland, Find a Grave Index, 1300-s – current)</w:t>
      </w:r>
    </w:p>
    <w:p w14:paraId="3DBF6CA5" w14:textId="77777777" w:rsidR="00F37194" w:rsidRDefault="00F37194" w:rsidP="009139A6">
      <w:pPr>
        <w:pStyle w:val="NoSpacing"/>
        <w:rPr>
          <w:rFonts w:cs="Times New Roman"/>
          <w:szCs w:val="24"/>
        </w:rPr>
      </w:pPr>
    </w:p>
    <w:p w14:paraId="6D96DE3B" w14:textId="77777777" w:rsidR="00F37194" w:rsidRDefault="00F37194" w:rsidP="009139A6">
      <w:pPr>
        <w:pStyle w:val="NoSpacing"/>
        <w:rPr>
          <w:rFonts w:cs="Times New Roman"/>
          <w:szCs w:val="24"/>
        </w:rPr>
      </w:pPr>
    </w:p>
    <w:p w14:paraId="5A8A192D" w14:textId="2D71DCAA" w:rsidR="00F37194" w:rsidRPr="00F37194" w:rsidRDefault="00F37194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17 October 2024</w:t>
      </w:r>
    </w:p>
    <w:sectPr w:rsidR="00F37194" w:rsidRPr="00F3719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D981090" w14:textId="77777777" w:rsidR="00F37194" w:rsidRDefault="00F37194" w:rsidP="009139A6">
      <w:r>
        <w:separator/>
      </w:r>
    </w:p>
  </w:endnote>
  <w:endnote w:type="continuationSeparator" w:id="0">
    <w:p w14:paraId="22AFF4C2" w14:textId="77777777" w:rsidR="00F37194" w:rsidRDefault="00F37194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0FA48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307BB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6969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060984" w14:textId="77777777" w:rsidR="00F37194" w:rsidRDefault="00F37194" w:rsidP="009139A6">
      <w:r>
        <w:separator/>
      </w:r>
    </w:p>
  </w:footnote>
  <w:footnote w:type="continuationSeparator" w:id="0">
    <w:p w14:paraId="05CB97C4" w14:textId="77777777" w:rsidR="00F37194" w:rsidRDefault="00F37194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4E02A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C4E34A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1FBB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7194"/>
    <w:rsid w:val="000666E0"/>
    <w:rsid w:val="002510B7"/>
    <w:rsid w:val="00270799"/>
    <w:rsid w:val="00375621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37194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E90161"/>
  <w15:chartTrackingRefBased/>
  <w15:docId w15:val="{8E84A3E5-B2CF-4592-8A36-88E761347E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29</Words>
  <Characters>171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2024-10-17T20:40:00Z</dcterms:created>
  <dcterms:modified xsi:type="dcterms:W3CDTF">2024-10-17T20:44:00Z</dcterms:modified>
</cp:coreProperties>
</file>